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BBDB01" w14:textId="77777777" w:rsidR="00EE5C2B" w:rsidRDefault="00EE5C2B" w:rsidP="00EE5C2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SWVYER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4CD8AEF" w14:textId="77777777" w:rsidR="00EE5C2B" w:rsidRDefault="00EE5C2B" w:rsidP="00EE5C2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Whitchurch, Dorset. Yeoman.</w:t>
      </w:r>
    </w:p>
    <w:p w14:paraId="5C57B6EF" w14:textId="77777777" w:rsidR="00EE5C2B" w:rsidRDefault="00EE5C2B" w:rsidP="00EE5C2B">
      <w:pPr>
        <w:jc w:val="both"/>
        <w:rPr>
          <w:rFonts w:ascii="Times New Roman" w:hAnsi="Times New Roman" w:cs="Times New Roman"/>
        </w:rPr>
      </w:pPr>
    </w:p>
    <w:p w14:paraId="2C11CCF0" w14:textId="77777777" w:rsidR="00EE5C2B" w:rsidRDefault="00EE5C2B" w:rsidP="00EE5C2B">
      <w:pPr>
        <w:jc w:val="both"/>
        <w:rPr>
          <w:rFonts w:ascii="Times New Roman" w:hAnsi="Times New Roman" w:cs="Times New Roman"/>
        </w:rPr>
      </w:pPr>
    </w:p>
    <w:p w14:paraId="41EFCC0F" w14:textId="77777777" w:rsidR="00EE5C2B" w:rsidRDefault="00EE5C2B" w:rsidP="00EE5C2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Thomas Maple(q.v.) brought a plaint of debt against him.</w:t>
      </w:r>
    </w:p>
    <w:p w14:paraId="2774301F" w14:textId="77777777" w:rsidR="00EE5C2B" w:rsidRDefault="00EE5C2B" w:rsidP="00EE5C2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57C4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F66D27B" w14:textId="77777777" w:rsidR="00EE5C2B" w:rsidRDefault="00EE5C2B" w:rsidP="00EE5C2B">
      <w:pPr>
        <w:jc w:val="both"/>
        <w:rPr>
          <w:rFonts w:ascii="Times New Roman" w:hAnsi="Times New Roman" w:cs="Times New Roman"/>
        </w:rPr>
      </w:pPr>
    </w:p>
    <w:p w14:paraId="16A57B86" w14:textId="77777777" w:rsidR="00EE5C2B" w:rsidRDefault="00EE5C2B" w:rsidP="00EE5C2B">
      <w:pPr>
        <w:jc w:val="both"/>
        <w:rPr>
          <w:rFonts w:ascii="Times New Roman" w:hAnsi="Times New Roman" w:cs="Times New Roman"/>
        </w:rPr>
      </w:pPr>
    </w:p>
    <w:p w14:paraId="6580780D" w14:textId="77777777" w:rsidR="00EE5C2B" w:rsidRDefault="00EE5C2B" w:rsidP="00EE5C2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April 2018</w:t>
      </w:r>
    </w:p>
    <w:p w14:paraId="29019D19" w14:textId="77777777" w:rsidR="006B2F86" w:rsidRPr="00E71FC3" w:rsidRDefault="00EE5C2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0CC0A7" w14:textId="77777777" w:rsidR="00EE5C2B" w:rsidRDefault="00EE5C2B" w:rsidP="00E71FC3">
      <w:r>
        <w:separator/>
      </w:r>
    </w:p>
  </w:endnote>
  <w:endnote w:type="continuationSeparator" w:id="0">
    <w:p w14:paraId="2FD633FF" w14:textId="77777777" w:rsidR="00EE5C2B" w:rsidRDefault="00EE5C2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8C75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F49050" w14:textId="77777777" w:rsidR="00EE5C2B" w:rsidRDefault="00EE5C2B" w:rsidP="00E71FC3">
      <w:r>
        <w:separator/>
      </w:r>
    </w:p>
  </w:footnote>
  <w:footnote w:type="continuationSeparator" w:id="0">
    <w:p w14:paraId="46E3B6DD" w14:textId="77777777" w:rsidR="00EE5C2B" w:rsidRDefault="00EE5C2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C2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E5C2B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9AC3C"/>
  <w15:chartTrackingRefBased/>
  <w15:docId w15:val="{91CFAA91-713E-4A48-91C3-74BD666A1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5C2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E5C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2018-04-07T21:01:00Z</dcterms:created>
  <dcterms:modified xsi:type="dcterms:W3CDTF">2018-04-07T21:02:00Z</dcterms:modified>
</cp:coreProperties>
</file>